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8590D" w14:textId="1B95353C" w:rsidR="00BA00AB" w:rsidRDefault="002E5A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SCARDEBURGH</w:t>
      </w:r>
      <w:r>
        <w:rPr>
          <w:rFonts w:ascii="Times New Roman" w:hAnsi="Times New Roman" w:cs="Times New Roman"/>
          <w:sz w:val="24"/>
          <w:szCs w:val="24"/>
        </w:rPr>
        <w:t xml:space="preserve">     (d.1404)</w:t>
      </w:r>
    </w:p>
    <w:p w14:paraId="46281052" w14:textId="5EC4F8AA" w:rsidR="002E5ABE" w:rsidRDefault="002E5A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Cook.</w:t>
      </w:r>
    </w:p>
    <w:p w14:paraId="45848CDD" w14:textId="091CE4D6" w:rsidR="002E5ABE" w:rsidRDefault="002E5A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83A475" w14:textId="3948F79E" w:rsidR="002E5ABE" w:rsidRDefault="002E5A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03D71" w14:textId="326D6C88" w:rsidR="002E5ABE" w:rsidRDefault="002E5A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Oct.1404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p.145)</w:t>
      </w:r>
    </w:p>
    <w:p w14:paraId="2AE958FA" w14:textId="6E8B41A7" w:rsidR="002E5ABE" w:rsidRDefault="002E5A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F628659" w14:textId="31C8E6B7" w:rsidR="002E5ABE" w:rsidRDefault="002E5A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47C0FE" w14:textId="72C380D3" w:rsidR="002E5ABE" w:rsidRDefault="002E5A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321378" w14:textId="720B30C4" w:rsidR="002E5ABE" w:rsidRPr="002E5ABE" w:rsidRDefault="002E5AB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2022</w:t>
      </w:r>
    </w:p>
    <w:sectPr w:rsidR="002E5ABE" w:rsidRPr="002E5A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209FA" w14:textId="77777777" w:rsidR="002E5ABE" w:rsidRDefault="002E5ABE" w:rsidP="009139A6">
      <w:r>
        <w:separator/>
      </w:r>
    </w:p>
  </w:endnote>
  <w:endnote w:type="continuationSeparator" w:id="0">
    <w:p w14:paraId="51FCECDD" w14:textId="77777777" w:rsidR="002E5ABE" w:rsidRDefault="002E5A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40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149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3F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D10DB" w14:textId="77777777" w:rsidR="002E5ABE" w:rsidRDefault="002E5ABE" w:rsidP="009139A6">
      <w:r>
        <w:separator/>
      </w:r>
    </w:p>
  </w:footnote>
  <w:footnote w:type="continuationSeparator" w:id="0">
    <w:p w14:paraId="67E4F951" w14:textId="77777777" w:rsidR="002E5ABE" w:rsidRDefault="002E5A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33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36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27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ABE"/>
    <w:rsid w:val="000666E0"/>
    <w:rsid w:val="002510B7"/>
    <w:rsid w:val="002E5AB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906F9"/>
  <w15:chartTrackingRefBased/>
  <w15:docId w15:val="{883CA3E6-F1DE-467C-8807-78F62843B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2022-02-12T19:10:00Z</dcterms:created>
  <dcterms:modified xsi:type="dcterms:W3CDTF">2022-02-12T19:12:00Z</dcterms:modified>
</cp:coreProperties>
</file>